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2512018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Feuerwehrtechnische Zentrale Ebergötzen, Neubau - VE 308 Metallbauarbeiten Tore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 Lieferung und Montage von Sektionaltoren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